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17" w:rsidRPr="009671CD" w:rsidRDefault="00994517" w:rsidP="00D658B3">
      <w:pPr>
        <w:spacing w:after="0"/>
        <w:jc w:val="right"/>
        <w:rPr>
          <w:rFonts w:ascii="Times New Roman" w:hAnsi="Times New Roman"/>
        </w:rPr>
      </w:pPr>
      <w:r w:rsidRPr="00C91538">
        <w:rPr>
          <w:rFonts w:ascii="Times New Roman" w:hAnsi="Times New Roman"/>
        </w:rPr>
        <w:t xml:space="preserve">Приложение </w:t>
      </w:r>
      <w:r w:rsidRPr="009671CD">
        <w:rPr>
          <w:rFonts w:ascii="Times New Roman" w:hAnsi="Times New Roman"/>
        </w:rPr>
        <w:t>4</w:t>
      </w:r>
    </w:p>
    <w:p w:rsidR="00994517" w:rsidRDefault="00994517" w:rsidP="00D658B3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Думы </w:t>
      </w:r>
      <w:r w:rsidRPr="00C91538">
        <w:rPr>
          <w:rFonts w:ascii="Times New Roman" w:hAnsi="Times New Roman"/>
        </w:rPr>
        <w:t>города Пыть-Яха</w:t>
      </w:r>
    </w:p>
    <w:p w:rsidR="00994517" w:rsidRDefault="00994517" w:rsidP="00403D4E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03.07.2023 № 165 </w:t>
      </w:r>
    </w:p>
    <w:p w:rsidR="00994517" w:rsidRPr="00C91538" w:rsidRDefault="00994517" w:rsidP="00D658B3">
      <w:pPr>
        <w:spacing w:after="0"/>
        <w:jc w:val="right"/>
        <w:rPr>
          <w:rFonts w:ascii="Times New Roman" w:hAnsi="Times New Roman"/>
        </w:rPr>
      </w:pPr>
    </w:p>
    <w:p w:rsidR="00994517" w:rsidRDefault="00994517" w:rsidP="00D658B3">
      <w:pPr>
        <w:spacing w:after="0"/>
        <w:jc w:val="center"/>
        <w:rPr>
          <w:rFonts w:ascii="Times New Roman" w:hAnsi="Times New Roman"/>
        </w:rPr>
      </w:pPr>
    </w:p>
    <w:p w:rsidR="00994517" w:rsidRPr="00C76556" w:rsidRDefault="00994517" w:rsidP="00D658B3">
      <w:pPr>
        <w:spacing w:after="0"/>
        <w:jc w:val="center"/>
        <w:rPr>
          <w:rFonts w:ascii="Times New Roman" w:hAnsi="Times New Roman"/>
        </w:rPr>
      </w:pPr>
    </w:p>
    <w:p w:rsidR="00994517" w:rsidRPr="00C76556" w:rsidRDefault="00994517" w:rsidP="00D658B3">
      <w:pPr>
        <w:spacing w:after="0"/>
        <w:jc w:val="center"/>
        <w:rPr>
          <w:rFonts w:ascii="Times New Roman" w:hAnsi="Times New Roman"/>
        </w:rPr>
      </w:pPr>
      <w:r w:rsidRPr="00C76556">
        <w:rPr>
          <w:rFonts w:ascii="Times New Roman" w:hAnsi="Times New Roman"/>
        </w:rPr>
        <w:t>Показатели исполнения бюджета города П</w:t>
      </w:r>
      <w:bookmarkStart w:id="0" w:name="_GoBack"/>
      <w:bookmarkEnd w:id="0"/>
      <w:r w:rsidRPr="00C76556">
        <w:rPr>
          <w:rFonts w:ascii="Times New Roman" w:hAnsi="Times New Roman"/>
        </w:rPr>
        <w:t xml:space="preserve">ыть-Яха за </w:t>
      </w:r>
      <w:r>
        <w:rPr>
          <w:rFonts w:ascii="Times New Roman" w:hAnsi="Times New Roman"/>
        </w:rPr>
        <w:t xml:space="preserve">1 квартал </w:t>
      </w:r>
      <w:r w:rsidRPr="00C76556">
        <w:rPr>
          <w:rFonts w:ascii="Times New Roman" w:hAnsi="Times New Roman"/>
        </w:rPr>
        <w:t>202</w:t>
      </w:r>
      <w:r w:rsidRPr="000D1FA6">
        <w:rPr>
          <w:rFonts w:ascii="Times New Roman" w:hAnsi="Times New Roman"/>
        </w:rPr>
        <w:t>3</w:t>
      </w:r>
      <w:r w:rsidRPr="00C76556">
        <w:rPr>
          <w:rFonts w:ascii="Times New Roman" w:hAnsi="Times New Roman"/>
        </w:rPr>
        <w:t xml:space="preserve"> года </w:t>
      </w:r>
    </w:p>
    <w:p w:rsidR="00994517" w:rsidRPr="00C76556" w:rsidRDefault="00994517" w:rsidP="00D658B3">
      <w:pPr>
        <w:spacing w:after="0"/>
        <w:jc w:val="center"/>
        <w:rPr>
          <w:rFonts w:ascii="Times New Roman" w:hAnsi="Times New Roman"/>
        </w:rPr>
      </w:pPr>
      <w:r w:rsidRPr="00C76556">
        <w:rPr>
          <w:rFonts w:ascii="Times New Roman" w:hAnsi="Times New Roman"/>
        </w:rPr>
        <w:t>по источникам внутреннего финансирования дефицита бюджета города Пыть-Яха</w:t>
      </w:r>
    </w:p>
    <w:p w:rsidR="00994517" w:rsidRPr="00C76556" w:rsidRDefault="00994517" w:rsidP="00C76556">
      <w:pPr>
        <w:spacing w:after="0"/>
        <w:jc w:val="center"/>
        <w:rPr>
          <w:rFonts w:ascii="Times New Roman" w:hAnsi="Times New Roman"/>
        </w:rPr>
      </w:pPr>
    </w:p>
    <w:p w:rsidR="00994517" w:rsidRPr="00C76556" w:rsidRDefault="00994517" w:rsidP="00C76556">
      <w:pPr>
        <w:spacing w:after="0"/>
        <w:jc w:val="right"/>
        <w:rPr>
          <w:rFonts w:ascii="Times New Roman" w:hAnsi="Times New Roman"/>
        </w:rPr>
      </w:pPr>
      <w:r w:rsidRPr="00C76556">
        <w:rPr>
          <w:rFonts w:ascii="Times New Roman" w:hAnsi="Times New Roman"/>
        </w:rPr>
        <w:t>(рублей)</w:t>
      </w: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303"/>
        <w:gridCol w:w="2732"/>
        <w:gridCol w:w="1743"/>
        <w:gridCol w:w="1737"/>
        <w:gridCol w:w="911"/>
      </w:tblGrid>
      <w:tr w:rsidR="00994517" w:rsidRPr="0042177A" w:rsidTr="0032238E">
        <w:trPr>
          <w:cantSplit/>
          <w:trHeight w:val="20"/>
          <w:tblHeader/>
        </w:trPr>
        <w:tc>
          <w:tcPr>
            <w:tcW w:w="1584" w:type="pct"/>
            <w:noWrap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% испол-нения</w:t>
            </w:r>
          </w:p>
        </w:tc>
      </w:tr>
      <w:tr w:rsidR="00994517" w:rsidRPr="0042177A" w:rsidTr="0032238E">
        <w:trPr>
          <w:cantSplit/>
          <w:trHeight w:val="20"/>
          <w:tblHeader/>
        </w:trPr>
        <w:tc>
          <w:tcPr>
            <w:tcW w:w="1584" w:type="pct"/>
            <w:noWrap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10" w:type="pct"/>
            <w:noWrap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B16C3" w:rsidRDefault="00994517" w:rsidP="0032238E">
            <w:pPr>
              <w:spacing w:after="0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B16C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310" w:type="pct"/>
            <w:vAlign w:val="center"/>
          </w:tcPr>
          <w:p w:rsidR="00994517" w:rsidRPr="00CB16C3" w:rsidRDefault="00994517" w:rsidP="0032238E">
            <w:pPr>
              <w:spacing w:after="0"/>
              <w:jc w:val="center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B16C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36" w:type="pct"/>
            <w:vAlign w:val="center"/>
          </w:tcPr>
          <w:p w:rsidR="00994517" w:rsidRPr="00CB16C3" w:rsidRDefault="00994517" w:rsidP="0032238E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B16C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104 628 924,80</w:t>
            </w:r>
          </w:p>
        </w:tc>
        <w:tc>
          <w:tcPr>
            <w:tcW w:w="833" w:type="pct"/>
            <w:vAlign w:val="center"/>
          </w:tcPr>
          <w:p w:rsidR="00994517" w:rsidRPr="00CB16C3" w:rsidRDefault="00994517" w:rsidP="0032238E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B16C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9 488 668,66</w:t>
            </w:r>
          </w:p>
        </w:tc>
        <w:tc>
          <w:tcPr>
            <w:tcW w:w="437" w:type="pct"/>
            <w:vAlign w:val="center"/>
          </w:tcPr>
          <w:p w:rsidR="00994517" w:rsidRPr="00CB16C3" w:rsidRDefault="00994517" w:rsidP="0032238E">
            <w:pPr>
              <w:spacing w:after="0"/>
              <w:jc w:val="right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</w:pPr>
            <w:r w:rsidRPr="00CB16C3">
              <w:rPr>
                <w:rFonts w:ascii="Times New Roman" w:hAnsi="Times New Roman"/>
                <w:bCs/>
                <w:color w:val="000000"/>
                <w:sz w:val="20"/>
                <w:szCs w:val="20"/>
                <w:lang w:eastAsia="ru-RU"/>
              </w:rPr>
              <w:t>9,06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источники внутреннего финансирования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65 161 100,00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230 350 000,00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91 911 100,00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223 000 000,00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36" w:type="pct"/>
            <w:vAlign w:val="center"/>
          </w:tcPr>
          <w:p w:rsidR="00994517" w:rsidRPr="000D1FA6" w:rsidRDefault="00994517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91 911 100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  <w:t>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Привлечение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91 911 100,00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bottom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Погашение городскими округами кредитов от кредитных организаций в валюте Российской Федерации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223 000 000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7 350 000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040 01 03 01 00 00 0000 000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26 750 000,00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7 350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040 01 03 01 00 00 0000 800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750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7 350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bottom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040 01 03 01 00 04 0000 810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26 750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0D1FA6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7 350 000</w:t>
            </w: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27,47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39 467 824,80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239 838 668,66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CF789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994517" w:rsidRPr="0042177A" w:rsidTr="0032238E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32238E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32238E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39 467 824,80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239 838 668,66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32238E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св.200</w:t>
            </w:r>
          </w:p>
        </w:tc>
      </w:tr>
      <w:tr w:rsidR="00994517" w:rsidRPr="0042177A" w:rsidTr="0007789D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492A78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остатков средств, всего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492A7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36" w:type="pct"/>
            <w:vAlign w:val="center"/>
          </w:tcPr>
          <w:p w:rsidR="00994517" w:rsidRPr="0042177A" w:rsidRDefault="00994517" w:rsidP="00492A78">
            <w:r w:rsidRPr="0078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901 001 968,00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-830 400 632,01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</w:tr>
      <w:tr w:rsidR="00994517" w:rsidRPr="0042177A" w:rsidTr="0007789D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492A78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492A7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36" w:type="pct"/>
            <w:vAlign w:val="center"/>
          </w:tcPr>
          <w:p w:rsidR="00994517" w:rsidRPr="0042177A" w:rsidRDefault="00994517" w:rsidP="00492A78">
            <w:r w:rsidRPr="0078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901 001 968,00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-830 400632,01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</w:tr>
      <w:tr w:rsidR="00994517" w:rsidRPr="0042177A" w:rsidTr="0007789D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492A78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492A7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36" w:type="pct"/>
            <w:vAlign w:val="center"/>
          </w:tcPr>
          <w:p w:rsidR="00994517" w:rsidRPr="0042177A" w:rsidRDefault="00994517" w:rsidP="00492A78">
            <w:r w:rsidRPr="0078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901 001 968</w:t>
            </w:r>
            <w:r w:rsidRPr="00780090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830 400 632,01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</w:tr>
      <w:tr w:rsidR="00994517" w:rsidRPr="0042177A" w:rsidTr="0007789D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492A78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492A7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3 901 001 968,00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830 400 632,01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21,29</w:t>
            </w:r>
          </w:p>
        </w:tc>
      </w:tr>
      <w:tr w:rsidR="00994517" w:rsidRPr="0042177A" w:rsidTr="0007789D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492A78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уменьшение остатков средств, всего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492A7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36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3 940 469 792,80</w:t>
            </w:r>
          </w:p>
        </w:tc>
        <w:tc>
          <w:tcPr>
            <w:tcW w:w="833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1 070 239 300,67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27,16</w:t>
            </w:r>
          </w:p>
        </w:tc>
      </w:tr>
      <w:tr w:rsidR="00994517" w:rsidRPr="0042177A" w:rsidTr="0007789D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492A78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492A7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36" w:type="pct"/>
            <w:vAlign w:val="center"/>
          </w:tcPr>
          <w:p w:rsidR="00994517" w:rsidRPr="0042177A" w:rsidRDefault="00994517" w:rsidP="00492A78">
            <w:pPr>
              <w:jc w:val="right"/>
            </w:pPr>
            <w:r w:rsidRPr="00844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940 469 792</w:t>
            </w:r>
            <w:r w:rsidRPr="00844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833" w:type="pct"/>
          </w:tcPr>
          <w:p w:rsidR="00994517" w:rsidRPr="0042177A" w:rsidRDefault="00994517" w:rsidP="00492A78">
            <w:pPr>
              <w:jc w:val="right"/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  <w:r w:rsidRPr="002B5F3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1 070 239 300,67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27,16</w:t>
            </w:r>
          </w:p>
        </w:tc>
      </w:tr>
      <w:tr w:rsidR="00994517" w:rsidRPr="0042177A" w:rsidTr="0007789D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492A78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492A7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36" w:type="pct"/>
            <w:vAlign w:val="center"/>
          </w:tcPr>
          <w:p w:rsidR="00994517" w:rsidRPr="0042177A" w:rsidRDefault="00994517" w:rsidP="00492A78">
            <w:pPr>
              <w:jc w:val="right"/>
            </w:pPr>
            <w:r w:rsidRPr="00844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940 469 792</w:t>
            </w:r>
            <w:r w:rsidRPr="00844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833" w:type="pct"/>
            <w:vAlign w:val="center"/>
          </w:tcPr>
          <w:p w:rsidR="00994517" w:rsidRPr="0042177A" w:rsidRDefault="00994517" w:rsidP="00492A78">
            <w:pPr>
              <w:jc w:val="right"/>
            </w:pPr>
            <w:r w:rsidRPr="002B5F3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1 070 239 300,67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27,16</w:t>
            </w:r>
          </w:p>
        </w:tc>
      </w:tr>
      <w:tr w:rsidR="00994517" w:rsidRPr="0042177A" w:rsidTr="0007789D">
        <w:trPr>
          <w:cantSplit/>
          <w:trHeight w:val="20"/>
        </w:trPr>
        <w:tc>
          <w:tcPr>
            <w:tcW w:w="1584" w:type="pct"/>
            <w:vAlign w:val="center"/>
          </w:tcPr>
          <w:p w:rsidR="00994517" w:rsidRPr="00C71485" w:rsidRDefault="00994517" w:rsidP="00492A78">
            <w:pPr>
              <w:spacing w:after="0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310" w:type="pct"/>
            <w:vAlign w:val="center"/>
          </w:tcPr>
          <w:p w:rsidR="00994517" w:rsidRPr="00C71485" w:rsidRDefault="00994517" w:rsidP="00492A78">
            <w:pPr>
              <w:spacing w:after="0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C71485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36" w:type="pct"/>
            <w:vAlign w:val="center"/>
          </w:tcPr>
          <w:p w:rsidR="00994517" w:rsidRPr="0042177A" w:rsidRDefault="00994517" w:rsidP="00492A78">
            <w:pPr>
              <w:jc w:val="right"/>
            </w:pPr>
            <w:r w:rsidRPr="00844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 940 469 792</w:t>
            </w:r>
            <w:r w:rsidRPr="0084454E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,80</w:t>
            </w:r>
          </w:p>
        </w:tc>
        <w:tc>
          <w:tcPr>
            <w:tcW w:w="833" w:type="pct"/>
            <w:vAlign w:val="center"/>
          </w:tcPr>
          <w:p w:rsidR="00994517" w:rsidRPr="0042177A" w:rsidRDefault="00994517" w:rsidP="00492A78">
            <w:pPr>
              <w:jc w:val="right"/>
            </w:pPr>
            <w:r w:rsidRPr="002B5F3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1 070 239 300,67</w:t>
            </w:r>
          </w:p>
        </w:tc>
        <w:tc>
          <w:tcPr>
            <w:tcW w:w="437" w:type="pct"/>
            <w:vAlign w:val="center"/>
          </w:tcPr>
          <w:p w:rsidR="00994517" w:rsidRPr="00C71485" w:rsidRDefault="00994517" w:rsidP="00492A78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27,16</w:t>
            </w:r>
          </w:p>
        </w:tc>
      </w:tr>
    </w:tbl>
    <w:p w:rsidR="00994517" w:rsidRPr="008C4AB1" w:rsidRDefault="00994517" w:rsidP="005B2242">
      <w:pPr>
        <w:jc w:val="right"/>
        <w:rPr>
          <w:rFonts w:ascii="Times New Roman" w:hAnsi="Times New Roman"/>
          <w:sz w:val="20"/>
        </w:rPr>
      </w:pPr>
    </w:p>
    <w:sectPr w:rsidR="00994517" w:rsidRPr="008C4AB1" w:rsidSect="00FF7CC3">
      <w:headerReference w:type="default" r:id="rId6"/>
      <w:pgSz w:w="11906" w:h="16838"/>
      <w:pgMar w:top="794" w:right="851" w:bottom="567" w:left="851" w:header="397" w:footer="567" w:gutter="0"/>
      <w:pgNumType w:start="44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517" w:rsidRDefault="00994517" w:rsidP="00D658B3">
      <w:pPr>
        <w:spacing w:after="0"/>
      </w:pPr>
      <w:r>
        <w:separator/>
      </w:r>
    </w:p>
  </w:endnote>
  <w:endnote w:type="continuationSeparator" w:id="0">
    <w:p w:rsidR="00994517" w:rsidRDefault="00994517" w:rsidP="00D658B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517" w:rsidRDefault="00994517" w:rsidP="00D658B3">
      <w:pPr>
        <w:spacing w:after="0"/>
      </w:pPr>
      <w:r>
        <w:separator/>
      </w:r>
    </w:p>
  </w:footnote>
  <w:footnote w:type="continuationSeparator" w:id="0">
    <w:p w:rsidR="00994517" w:rsidRDefault="00994517" w:rsidP="00D658B3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517" w:rsidRPr="004F4E5B" w:rsidRDefault="00994517" w:rsidP="005B2242">
    <w:pPr>
      <w:pStyle w:val="Header"/>
      <w:spacing w:after="240"/>
      <w:jc w:val="right"/>
      <w:rPr>
        <w:sz w:val="22"/>
      </w:rPr>
    </w:pPr>
    <w:r w:rsidRPr="00EC7F8F">
      <w:rPr>
        <w:rFonts w:ascii="Times New Roman" w:hAnsi="Times New Roman"/>
        <w:sz w:val="24"/>
        <w:szCs w:val="24"/>
      </w:rPr>
      <w:fldChar w:fldCharType="begin"/>
    </w:r>
    <w:r w:rsidRPr="00EC7F8F">
      <w:rPr>
        <w:rFonts w:ascii="Times New Roman" w:hAnsi="Times New Roman"/>
        <w:sz w:val="24"/>
        <w:szCs w:val="24"/>
      </w:rPr>
      <w:instrText>PAGE   \* MERGEFORMAT</w:instrText>
    </w:r>
    <w:r w:rsidRPr="00EC7F8F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45</w:t>
    </w:r>
    <w:r w:rsidRPr="00EC7F8F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04DF"/>
    <w:rsid w:val="00024141"/>
    <w:rsid w:val="00026BD2"/>
    <w:rsid w:val="0007789D"/>
    <w:rsid w:val="000C7D9F"/>
    <w:rsid w:val="000D1FA6"/>
    <w:rsid w:val="000E3A07"/>
    <w:rsid w:val="00157A34"/>
    <w:rsid w:val="0017772F"/>
    <w:rsid w:val="001829F3"/>
    <w:rsid w:val="0018520A"/>
    <w:rsid w:val="001F79EB"/>
    <w:rsid w:val="002B5F38"/>
    <w:rsid w:val="002E3DDB"/>
    <w:rsid w:val="0032238E"/>
    <w:rsid w:val="003520F9"/>
    <w:rsid w:val="003D3A88"/>
    <w:rsid w:val="00403D4E"/>
    <w:rsid w:val="0041050B"/>
    <w:rsid w:val="0042177A"/>
    <w:rsid w:val="0048661E"/>
    <w:rsid w:val="00492A78"/>
    <w:rsid w:val="00495BE6"/>
    <w:rsid w:val="004B0BE1"/>
    <w:rsid w:val="004E3BB6"/>
    <w:rsid w:val="004F4E5B"/>
    <w:rsid w:val="00505F69"/>
    <w:rsid w:val="005926EE"/>
    <w:rsid w:val="005B2242"/>
    <w:rsid w:val="005F7037"/>
    <w:rsid w:val="0061573A"/>
    <w:rsid w:val="006A78AF"/>
    <w:rsid w:val="00724F36"/>
    <w:rsid w:val="00735C3D"/>
    <w:rsid w:val="00770271"/>
    <w:rsid w:val="00780090"/>
    <w:rsid w:val="007D38B7"/>
    <w:rsid w:val="007D6701"/>
    <w:rsid w:val="0080408A"/>
    <w:rsid w:val="00815908"/>
    <w:rsid w:val="0084454E"/>
    <w:rsid w:val="008825D6"/>
    <w:rsid w:val="00895056"/>
    <w:rsid w:val="008C4AB1"/>
    <w:rsid w:val="008D3657"/>
    <w:rsid w:val="008D3E80"/>
    <w:rsid w:val="008D7755"/>
    <w:rsid w:val="00900BEA"/>
    <w:rsid w:val="00924290"/>
    <w:rsid w:val="00966CD1"/>
    <w:rsid w:val="009671CD"/>
    <w:rsid w:val="009755F5"/>
    <w:rsid w:val="00994517"/>
    <w:rsid w:val="009C1D80"/>
    <w:rsid w:val="009E7FB9"/>
    <w:rsid w:val="00A43D25"/>
    <w:rsid w:val="00A45870"/>
    <w:rsid w:val="00A76FAC"/>
    <w:rsid w:val="00AA3638"/>
    <w:rsid w:val="00AD630E"/>
    <w:rsid w:val="00B11A72"/>
    <w:rsid w:val="00B17DD5"/>
    <w:rsid w:val="00B82C05"/>
    <w:rsid w:val="00C11436"/>
    <w:rsid w:val="00C319DC"/>
    <w:rsid w:val="00C71485"/>
    <w:rsid w:val="00C76556"/>
    <w:rsid w:val="00C91538"/>
    <w:rsid w:val="00CB16C3"/>
    <w:rsid w:val="00CD04DF"/>
    <w:rsid w:val="00CF789E"/>
    <w:rsid w:val="00CF7F6A"/>
    <w:rsid w:val="00D0034D"/>
    <w:rsid w:val="00D245FE"/>
    <w:rsid w:val="00D4103F"/>
    <w:rsid w:val="00D658B3"/>
    <w:rsid w:val="00E16198"/>
    <w:rsid w:val="00E5245D"/>
    <w:rsid w:val="00E54B0D"/>
    <w:rsid w:val="00EA6C7A"/>
    <w:rsid w:val="00EC0315"/>
    <w:rsid w:val="00EC7F8F"/>
    <w:rsid w:val="00F33842"/>
    <w:rsid w:val="00FF6326"/>
    <w:rsid w:val="00FF7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8B3"/>
    <w:pPr>
      <w:spacing w:after="120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58B3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58B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58B3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4F4E5B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4F4E5B"/>
    <w:rPr>
      <w:rFonts w:cs="Times New Roman"/>
      <w:color w:val="954F72"/>
      <w:u w:val="single"/>
    </w:rPr>
  </w:style>
  <w:style w:type="paragraph" w:customStyle="1" w:styleId="xl64">
    <w:name w:val="xl64"/>
    <w:basedOn w:val="Normal"/>
    <w:uiPriority w:val="99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1">
    <w:name w:val="xl71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2">
    <w:name w:val="xl72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5">
    <w:name w:val="xl75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7">
    <w:name w:val="xl77"/>
    <w:basedOn w:val="Normal"/>
    <w:uiPriority w:val="99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154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54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480</Words>
  <Characters>2742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user</cp:lastModifiedBy>
  <cp:revision>15</cp:revision>
  <cp:lastPrinted>2023-05-10T10:00:00Z</cp:lastPrinted>
  <dcterms:created xsi:type="dcterms:W3CDTF">2022-05-25T08:24:00Z</dcterms:created>
  <dcterms:modified xsi:type="dcterms:W3CDTF">2023-07-03T09:45:00Z</dcterms:modified>
</cp:coreProperties>
</file>